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8D832E" w14:textId="45045CBD" w:rsidR="006B2F86" w:rsidRDefault="00575B6E" w:rsidP="00E71FC3">
      <w:pPr>
        <w:pStyle w:val="NoSpacing"/>
      </w:pPr>
      <w:r>
        <w:rPr>
          <w:u w:val="single"/>
        </w:rPr>
        <w:t>Thomas LEKE</w:t>
      </w:r>
      <w:r>
        <w:t xml:space="preserve">     (d.1492-4)</w:t>
      </w:r>
    </w:p>
    <w:p w14:paraId="11699DBD" w14:textId="3C6EEE5D" w:rsidR="00575B6E" w:rsidRDefault="00575B6E" w:rsidP="00E71FC3">
      <w:pPr>
        <w:pStyle w:val="NoSpacing"/>
      </w:pPr>
      <w:r>
        <w:t>of Granby. Gentleman.</w:t>
      </w:r>
    </w:p>
    <w:p w14:paraId="06BB2F12" w14:textId="56096B60" w:rsidR="00575B6E" w:rsidRDefault="00575B6E" w:rsidP="00E71FC3">
      <w:pPr>
        <w:pStyle w:val="NoSpacing"/>
      </w:pPr>
    </w:p>
    <w:p w14:paraId="426937AA" w14:textId="59893CEA" w:rsidR="00575B6E" w:rsidRDefault="00575B6E" w:rsidP="00E71FC3">
      <w:pPr>
        <w:pStyle w:val="NoSpacing"/>
      </w:pPr>
    </w:p>
    <w:p w14:paraId="00F2B3C7" w14:textId="6EA921B1" w:rsidR="00575B6E" w:rsidRDefault="00575B6E" w:rsidP="00E71FC3">
      <w:pPr>
        <w:pStyle w:val="NoSpacing"/>
      </w:pPr>
      <w:r>
        <w:t>27 Jun.1492</w:t>
      </w:r>
      <w:r>
        <w:tab/>
        <w:t>He made his Will.   (W.Y.R. p.104)</w:t>
      </w:r>
    </w:p>
    <w:p w14:paraId="697E81A1" w14:textId="17CF33FD" w:rsidR="00575B6E" w:rsidRDefault="00575B6E" w:rsidP="00E71FC3">
      <w:pPr>
        <w:pStyle w:val="NoSpacing"/>
      </w:pPr>
      <w:r>
        <w:t>24 Apr.1494</w:t>
      </w:r>
      <w:r>
        <w:tab/>
        <w:t>Probate of his Will.   (ibid.)</w:t>
      </w:r>
    </w:p>
    <w:p w14:paraId="030A2F08" w14:textId="38BAE946" w:rsidR="00575B6E" w:rsidRDefault="00575B6E" w:rsidP="00E71FC3">
      <w:pPr>
        <w:pStyle w:val="NoSpacing"/>
      </w:pPr>
    </w:p>
    <w:p w14:paraId="7593F214" w14:textId="47BADD54" w:rsidR="00575B6E" w:rsidRDefault="00575B6E" w:rsidP="00E71FC3">
      <w:pPr>
        <w:pStyle w:val="NoSpacing"/>
      </w:pPr>
    </w:p>
    <w:p w14:paraId="66C9C74A" w14:textId="16A85D4E" w:rsidR="00575B6E" w:rsidRPr="00575B6E" w:rsidRDefault="00575B6E" w:rsidP="00E71FC3">
      <w:pPr>
        <w:pStyle w:val="NoSpacing"/>
      </w:pPr>
      <w:r>
        <w:t>28 July 2019</w:t>
      </w:r>
      <w:bookmarkStart w:id="0" w:name="_GoBack"/>
      <w:bookmarkEnd w:id="0"/>
    </w:p>
    <w:sectPr w:rsidR="00575B6E" w:rsidRPr="00575B6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6794C3" w14:textId="77777777" w:rsidR="00575B6E" w:rsidRDefault="00575B6E" w:rsidP="00E71FC3">
      <w:pPr>
        <w:spacing w:after="0" w:line="240" w:lineRule="auto"/>
      </w:pPr>
      <w:r>
        <w:separator/>
      </w:r>
    </w:p>
  </w:endnote>
  <w:endnote w:type="continuationSeparator" w:id="0">
    <w:p w14:paraId="664BAA11" w14:textId="77777777" w:rsidR="00575B6E" w:rsidRDefault="00575B6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CA6F9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7E0701" w14:textId="77777777" w:rsidR="00575B6E" w:rsidRDefault="00575B6E" w:rsidP="00E71FC3">
      <w:pPr>
        <w:spacing w:after="0" w:line="240" w:lineRule="auto"/>
      </w:pPr>
      <w:r>
        <w:separator/>
      </w:r>
    </w:p>
  </w:footnote>
  <w:footnote w:type="continuationSeparator" w:id="0">
    <w:p w14:paraId="6C1A4500" w14:textId="77777777" w:rsidR="00575B6E" w:rsidRDefault="00575B6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5B6E"/>
    <w:rsid w:val="001A7C09"/>
    <w:rsid w:val="00575B6E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EA202F"/>
  <w15:chartTrackingRefBased/>
  <w15:docId w15:val="{A871FD35-51B5-4A41-84E1-86455E4BA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2019-07-28T19:24:00Z</dcterms:created>
  <dcterms:modified xsi:type="dcterms:W3CDTF">2019-07-28T19:27:00Z</dcterms:modified>
</cp:coreProperties>
</file>